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C5748F" w:rsidRPr="00FB00B3" w14:paraId="2DDAE521" w14:textId="77777777" w:rsidTr="00D34433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5BED05C9" w14:textId="77777777" w:rsidR="00C5748F" w:rsidRPr="00FB00B3" w:rsidRDefault="00C5748F" w:rsidP="00D34433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>OPEN PROCEDURE - SUPPLIES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03D1BA" w14:textId="77777777" w:rsidR="00C5748F" w:rsidRPr="00FB00B3" w:rsidRDefault="00C5748F" w:rsidP="00D3443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4091A104" w14:textId="5AAA8AD4" w:rsidR="00C5748F" w:rsidRPr="00FB00B3" w:rsidRDefault="00C5748F" w:rsidP="00D344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 w:rsidR="00C87EA9">
              <w:rPr>
                <w:rFonts w:ascii="Arial" w:hAnsi="Arial" w:cs="Arial"/>
                <w:sz w:val="16"/>
                <w:szCs w:val="16"/>
              </w:rPr>
              <w:t>7</w:t>
            </w:r>
            <w:bookmarkStart w:id="0" w:name="_GoBack"/>
            <w:bookmarkEnd w:id="0"/>
          </w:p>
        </w:tc>
      </w:tr>
    </w:tbl>
    <w:p w14:paraId="5469F82F" w14:textId="77777777" w:rsidR="0059793C" w:rsidRPr="00FB00B3" w:rsidRDefault="0059793C" w:rsidP="0059793C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1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>
        <w:rPr>
          <w:rFonts w:ascii="Arial" w:hAnsi="Arial" w:cs="Arial"/>
          <w:sz w:val="20"/>
          <w:szCs w:val="20"/>
        </w:rPr>
        <w:t>23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0063180B" w14:textId="77777777" w:rsidR="0059793C" w:rsidRPr="00FB00B3" w:rsidRDefault="0059793C" w:rsidP="0059793C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149</w:t>
      </w:r>
    </w:p>
    <w:bookmarkEnd w:id="1"/>
    <w:p w14:paraId="59A277F8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48E154A9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779C2FF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TENDERER:</w:t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653A5DD1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B2E0913" w14:textId="749DFFDC" w:rsid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64CA3C8" w14:textId="77777777" w:rsidR="0059793C" w:rsidRDefault="0059793C" w:rsidP="0059793C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01ED1D5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964872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0A10A6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D180A1A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bookmarkStart w:id="2" w:name="_Hlk92361965"/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>STATEMENT OF THE TENDERER</w:t>
      </w:r>
    </w:p>
    <w:p w14:paraId="3E483946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for obtaining information </w:t>
      </w:r>
    </w:p>
    <w:bookmarkEnd w:id="2"/>
    <w:p w14:paraId="73CA0440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1F29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393DDD3" w14:textId="4DFB6D3A" w:rsidR="00257039" w:rsidRPr="00257039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</w:t>
      </w:r>
      <w:r w:rsidR="00257039" w:rsidRPr="00257039">
        <w:rPr>
          <w:rFonts w:ascii="Arial" w:hAnsi="Arial" w:cs="Arial"/>
          <w:sz w:val="22"/>
          <w:szCs w:val="22"/>
          <w:lang w:val="en-GB"/>
        </w:rPr>
        <w:t>, the undersigned</w:t>
      </w:r>
      <w:r>
        <w:rPr>
          <w:rFonts w:ascii="Arial" w:hAnsi="Arial" w:cs="Arial"/>
          <w:sz w:val="22"/>
          <w:szCs w:val="22"/>
          <w:lang w:val="en-GB"/>
        </w:rPr>
        <w:t xml:space="preserve"> legal representative of the tenderer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authorize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contracting authority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Zavod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Republike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Slovenije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za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blagovne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rezerve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Dunajska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c. 106, 1000 Ljubljana to obtain the data/information from official records kept by the central government authorities, local government authorities and holders of public authorisations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for </w:t>
      </w:r>
      <w:r>
        <w:rPr>
          <w:rFonts w:ascii="Arial" w:hAnsi="Arial" w:cs="Arial"/>
          <w:sz w:val="22"/>
          <w:szCs w:val="22"/>
          <w:lang w:val="en-GB"/>
        </w:rPr>
        <w:t>the purposes of public tender published on the public procurement portal and in the Official Journal of the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EU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us as the main tenderer or co-tenderer or subcontractor</w:t>
      </w:r>
      <w:r w:rsidR="00257039" w:rsidRPr="00257039">
        <w:rPr>
          <w:rFonts w:ascii="Arial" w:hAnsi="Arial" w:cs="Arial"/>
          <w:sz w:val="22"/>
          <w:szCs w:val="22"/>
          <w:lang w:val="en-GB"/>
        </w:rPr>
        <w:t>.</w:t>
      </w:r>
    </w:p>
    <w:p w14:paraId="6AB1BB1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647B70" w14:textId="4D4F4161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CE0561A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1553D1D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BA5763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5B4679C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4F7806D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6068446" w14:textId="77777777" w:rsidR="00257039" w:rsidRPr="00257039" w:rsidRDefault="00257039" w:rsidP="004F64FD">
      <w:pPr>
        <w:ind w:left="2124" w:firstLine="36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Signature of the person authorised to sign the Tender and the company seal:</w:t>
      </w:r>
    </w:p>
    <w:p w14:paraId="730D77D9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______________________________</w:t>
      </w:r>
    </w:p>
    <w:p w14:paraId="66BBBAF0" w14:textId="77777777" w:rsidR="00257039" w:rsidRPr="00257039" w:rsidRDefault="00257039" w:rsidP="00257039">
      <w:pPr>
        <w:ind w:left="3540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</w:p>
    <w:p w14:paraId="4AFF73CF" w14:textId="409C88D0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0395892" w14:textId="4307BE0B" w:rsidR="005149B7" w:rsidRDefault="005149B7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B128025" w14:textId="77777777" w:rsidR="005149B7" w:rsidRPr="00257039" w:rsidRDefault="005149B7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50AB83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8B2ECF0" w14:textId="77777777" w:rsidR="00D34433" w:rsidRPr="00F27962" w:rsidRDefault="00D34433" w:rsidP="00D34433">
      <w:pPr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 w:eastAsia="en-US"/>
        </w:rPr>
      </w:pPr>
      <w:r w:rsidRPr="00F27962">
        <w:rPr>
          <w:rFonts w:ascii="Arial" w:hAnsi="Arial" w:cs="Arial"/>
          <w:sz w:val="22"/>
          <w:szCs w:val="22"/>
          <w:lang w:val="en-GB" w:eastAsia="en-US"/>
        </w:rPr>
        <w:t xml:space="preserve">The form must be filled out by all legal representatives of each of the participating companies, </w:t>
      </w:r>
      <w:r>
        <w:rPr>
          <w:rFonts w:ascii="Arial" w:hAnsi="Arial" w:cs="Arial"/>
          <w:sz w:val="22"/>
          <w:szCs w:val="22"/>
          <w:lang w:val="en-GB" w:eastAsia="en-US"/>
        </w:rPr>
        <w:t>therefore it has to be copied</w:t>
      </w:r>
      <w:r w:rsidRPr="00F27962">
        <w:rPr>
          <w:rFonts w:ascii="Arial" w:hAnsi="Arial" w:cs="Arial"/>
          <w:sz w:val="22"/>
          <w:szCs w:val="22"/>
          <w:lang w:val="en-GB" w:eastAsia="en-US"/>
        </w:rPr>
        <w:t>. This form is an integral part and attachment of the offer.</w:t>
      </w:r>
    </w:p>
    <w:p w14:paraId="74C86B1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C05187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380486AE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48B80526" w14:textId="7AAE8DA7" w:rsidR="00AC7136" w:rsidRPr="00257039" w:rsidRDefault="00AC7136" w:rsidP="00257039">
      <w:pPr>
        <w:rPr>
          <w:rFonts w:ascii="Arial" w:hAnsi="Arial" w:cs="Arial"/>
          <w:sz w:val="22"/>
          <w:szCs w:val="22"/>
        </w:rPr>
      </w:pPr>
    </w:p>
    <w:sectPr w:rsidR="00AC7136" w:rsidRPr="002570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EEA14" w14:textId="77777777" w:rsidR="00D34433" w:rsidRDefault="00D34433">
      <w:r>
        <w:separator/>
      </w:r>
    </w:p>
  </w:endnote>
  <w:endnote w:type="continuationSeparator" w:id="0">
    <w:p w14:paraId="58488FB6" w14:textId="77777777" w:rsidR="00D34433" w:rsidRDefault="00D34433">
      <w:r>
        <w:continuationSeparator/>
      </w:r>
    </w:p>
  </w:endnote>
  <w:endnote w:type="continuationNotice" w:id="1">
    <w:p w14:paraId="2DBD8EC9" w14:textId="77777777" w:rsidR="00BD04C9" w:rsidRDefault="00BD04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D34433" w:rsidRPr="00EE6ED9" w:rsidRDefault="00D34433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34433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D34433" w:rsidRPr="005A785E" w:rsidRDefault="00D34433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4016792" w:rsidR="00D34433" w:rsidRPr="00EE6ED9" w:rsidRDefault="00D34433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D34433" w:rsidRPr="00FC6CF0" w:rsidRDefault="00D34433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577F1" w14:textId="77777777" w:rsidR="00D34433" w:rsidRDefault="00D34433">
      <w:r>
        <w:separator/>
      </w:r>
    </w:p>
  </w:footnote>
  <w:footnote w:type="continuationSeparator" w:id="0">
    <w:p w14:paraId="6667D39E" w14:textId="77777777" w:rsidR="00D34433" w:rsidRDefault="00D34433">
      <w:r>
        <w:continuationSeparator/>
      </w:r>
    </w:p>
  </w:footnote>
  <w:footnote w:type="continuationNotice" w:id="1">
    <w:p w14:paraId="309D4FA0" w14:textId="77777777" w:rsidR="00BD04C9" w:rsidRDefault="00BD04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34433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D34433" w:rsidRPr="00A04B00" w:rsidRDefault="00D34433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D34433" w:rsidRPr="00A04B00" w:rsidRDefault="00D34433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D34433" w:rsidRPr="00A04B00" w:rsidRDefault="00D34433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D34433" w:rsidRPr="00C0552D" w:rsidRDefault="00D34433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D34433" w:rsidRPr="00C0552D" w:rsidRDefault="00D34433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D34433" w:rsidRPr="00A1445A" w:rsidRDefault="00D34433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D34433" w:rsidRDefault="00D34433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D34433" w:rsidRPr="00A1445A" w:rsidRDefault="00C87EA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D34433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D34433" w:rsidRDefault="00C87EA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D34433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34433" w:rsidRPr="00A1445A" w:rsidRDefault="00D34433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D34433" w:rsidRPr="00FC6CF0" w:rsidRDefault="00D34433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643C"/>
    <w:rsid w:val="0021594F"/>
    <w:rsid w:val="00227FB0"/>
    <w:rsid w:val="00231CFA"/>
    <w:rsid w:val="00235E41"/>
    <w:rsid w:val="002413BB"/>
    <w:rsid w:val="00241698"/>
    <w:rsid w:val="00251D3F"/>
    <w:rsid w:val="00257039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64FD"/>
    <w:rsid w:val="004F7C1C"/>
    <w:rsid w:val="0050159B"/>
    <w:rsid w:val="005149B7"/>
    <w:rsid w:val="0051745B"/>
    <w:rsid w:val="005255EB"/>
    <w:rsid w:val="005316C0"/>
    <w:rsid w:val="00537044"/>
    <w:rsid w:val="00537622"/>
    <w:rsid w:val="0054739C"/>
    <w:rsid w:val="005608A6"/>
    <w:rsid w:val="00571E52"/>
    <w:rsid w:val="005724B4"/>
    <w:rsid w:val="00572A53"/>
    <w:rsid w:val="00572C81"/>
    <w:rsid w:val="005753D9"/>
    <w:rsid w:val="0058399F"/>
    <w:rsid w:val="0059793C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42F9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31E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1E0B"/>
    <w:rsid w:val="009F7784"/>
    <w:rsid w:val="00A018BA"/>
    <w:rsid w:val="00A04B00"/>
    <w:rsid w:val="00A1445A"/>
    <w:rsid w:val="00A15B6D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04C9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5748F"/>
    <w:rsid w:val="00C64A95"/>
    <w:rsid w:val="00C82B34"/>
    <w:rsid w:val="00C87EA9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34433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076DB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F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F64F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4F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D51978-7DAA-4146-B189-F99AE239C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799CF-273C-4931-9637-69765DC7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11</TotalTime>
  <Pages>1</Pages>
  <Words>149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1117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13</cp:revision>
  <cp:lastPrinted>2019-11-25T12:52:00Z</cp:lastPrinted>
  <dcterms:created xsi:type="dcterms:W3CDTF">2020-02-04T12:59:00Z</dcterms:created>
  <dcterms:modified xsi:type="dcterms:W3CDTF">2024-04-04T13:10:00Z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